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A2F875" w14:textId="1172FA9D" w:rsidR="00FC1331" w:rsidRPr="00FC1331" w:rsidRDefault="00FC1331">
      <w:pPr>
        <w:rPr>
          <w:b/>
          <w:bCs/>
          <w:color w:val="FF0000"/>
          <w:sz w:val="24"/>
          <w:szCs w:val="24"/>
        </w:rPr>
      </w:pPr>
      <w:r w:rsidRPr="00FC1331">
        <w:rPr>
          <w:b/>
          <w:bCs/>
          <w:color w:val="FF0000"/>
          <w:sz w:val="24"/>
          <w:szCs w:val="24"/>
        </w:rPr>
        <w:t>STYLE REFERENCE NUMBER – LINK-PB-25-10</w:t>
      </w:r>
      <w:r>
        <w:rPr>
          <w:b/>
          <w:bCs/>
          <w:color w:val="FF0000"/>
          <w:sz w:val="24"/>
          <w:szCs w:val="24"/>
        </w:rPr>
        <w:t>5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5D0832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3D6FFC49" w14:textId="08B52BDC" w:rsidR="00E47CED" w:rsidRDefault="00F769F1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F769F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E47CED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crabs v2 hw </w:t>
            </w:r>
            <w:r w:rsidR="00A23A03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dual</w:t>
            </w:r>
            <w:r w:rsidR="00E47CED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base </w:t>
            </w:r>
          </w:p>
          <w:p w14:paraId="5BA4441E" w14:textId="10AED6FF" w:rsidR="005C2CF2" w:rsidRPr="003340D9" w:rsidRDefault="00E47CED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panel </w:t>
            </w:r>
            <w:r w:rsidR="00F769F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F769F1">
                  <w:rPr>
                    <w:color w:val="002060"/>
                  </w:rPr>
                  <w:t xml:space="preserve">  </w:t>
                </w:r>
                <w:r w:rsidR="00465B57">
                  <w:rPr>
                    <w:color w:val="002060"/>
                  </w:rPr>
                  <w:t>June 29, 2025</w:t>
                </w:r>
              </w:sdtContent>
            </w:sdt>
          </w:p>
        </w:tc>
      </w:tr>
    </w:tbl>
    <w:p w14:paraId="7E35A80A" w14:textId="6896719C" w:rsidR="002750DA" w:rsidRDefault="002750DA" w:rsidP="00DE4BCC">
      <w:pPr>
        <w:rPr>
          <w:b/>
          <w:bCs/>
          <w:color w:val="auto"/>
        </w:rPr>
      </w:pPr>
    </w:p>
    <w:tbl>
      <w:tblPr>
        <w:tblStyle w:val="InvoiceTable"/>
        <w:tblW w:w="9323" w:type="dxa"/>
        <w:tblLook w:val="04A0" w:firstRow="1" w:lastRow="0" w:firstColumn="1" w:lastColumn="0" w:noHBand="0" w:noVBand="1"/>
        <w:tblDescription w:val="Bill To/Ship To"/>
      </w:tblPr>
      <w:tblGrid>
        <w:gridCol w:w="2276"/>
        <w:gridCol w:w="2261"/>
        <w:gridCol w:w="2393"/>
        <w:gridCol w:w="2393"/>
      </w:tblGrid>
      <w:tr w:rsidR="00465B57" w14:paraId="74955C3B" w14:textId="067728E0" w:rsidTr="00465B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96"/>
        </w:trPr>
        <w:tc>
          <w:tcPr>
            <w:tcW w:w="2276" w:type="dxa"/>
          </w:tcPr>
          <w:p w14:paraId="5EC54454" w14:textId="77777777" w:rsidR="00465B57" w:rsidRPr="004D24EB" w:rsidRDefault="00465B57" w:rsidP="00BC0BCF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261" w:type="dxa"/>
          </w:tcPr>
          <w:p w14:paraId="50DB2EB2" w14:textId="77777777" w:rsidR="00465B57" w:rsidRPr="004D24EB" w:rsidRDefault="00465B57" w:rsidP="00BC0BCF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393" w:type="dxa"/>
          </w:tcPr>
          <w:p w14:paraId="039B36E3" w14:textId="77777777" w:rsidR="00465B57" w:rsidRPr="004D24EB" w:rsidRDefault="00465B57" w:rsidP="00BC0BCF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393" w:type="dxa"/>
          </w:tcPr>
          <w:p w14:paraId="2467BFBE" w14:textId="317ED0CE" w:rsidR="00465B57" w:rsidRPr="004D24EB" w:rsidRDefault="00465B57" w:rsidP="00BC0BCF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465B57" w:rsidRPr="004D24EB" w14:paraId="3BC6EE3B" w14:textId="3B338F80" w:rsidTr="00465B57">
        <w:trPr>
          <w:trHeight w:val="191"/>
        </w:trPr>
        <w:tc>
          <w:tcPr>
            <w:tcW w:w="2276" w:type="dxa"/>
            <w:vAlign w:val="bottom"/>
          </w:tcPr>
          <w:p w14:paraId="2100455D" w14:textId="2184F16A" w:rsidR="00465B57" w:rsidRPr="008A7BAF" w:rsidRDefault="00465B57" w:rsidP="00BC0BCF">
            <w:pPr>
              <w:rPr>
                <w:rFonts w:ascii="Calibri" w:hAnsi="Calibri" w:cs="Calibri"/>
                <w:sz w:val="20"/>
              </w:rPr>
            </w:pPr>
            <w:r w:rsidRPr="008A7BAF">
              <w:rPr>
                <w:rFonts w:ascii="Calibri" w:hAnsi="Calibri" w:cs="Calibri"/>
                <w:sz w:val="20"/>
              </w:rPr>
              <w:t>P101</w:t>
            </w:r>
            <w:r>
              <w:rPr>
                <w:rFonts w:ascii="Calibri" w:hAnsi="Calibri" w:cs="Calibri"/>
                <w:sz w:val="20"/>
              </w:rPr>
              <w:t>2398</w:t>
            </w:r>
          </w:p>
        </w:tc>
        <w:tc>
          <w:tcPr>
            <w:tcW w:w="2261" w:type="dxa"/>
            <w:vAlign w:val="bottom"/>
          </w:tcPr>
          <w:p w14:paraId="2271B310" w14:textId="5F4C16F5" w:rsidR="00465B57" w:rsidRPr="00F529E0" w:rsidRDefault="00465B57" w:rsidP="00BC0BCF">
            <w:pPr>
              <w:rPr>
                <w:color w:val="auto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842079</w:t>
            </w:r>
          </w:p>
        </w:tc>
        <w:tc>
          <w:tcPr>
            <w:tcW w:w="2393" w:type="dxa"/>
            <w:vAlign w:val="bottom"/>
          </w:tcPr>
          <w:p w14:paraId="7EEF4214" w14:textId="7F0AD328" w:rsidR="00465B57" w:rsidRPr="004D24EB" w:rsidRDefault="00465B57" w:rsidP="00BC0BCF">
            <w:pPr>
              <w:rPr>
                <w:color w:val="auto"/>
              </w:rPr>
            </w:pPr>
            <w:r>
              <w:rPr>
                <w:color w:val="auto"/>
              </w:rPr>
              <w:t>TFP</w:t>
            </w:r>
          </w:p>
        </w:tc>
        <w:tc>
          <w:tcPr>
            <w:tcW w:w="2393" w:type="dxa"/>
          </w:tcPr>
          <w:p w14:paraId="4414F32C" w14:textId="3FEC1284" w:rsidR="00465B57" w:rsidRDefault="00465B57" w:rsidP="00BC0BCF">
            <w:pPr>
              <w:rPr>
                <w:color w:val="auto"/>
              </w:rPr>
            </w:pPr>
            <w:r>
              <w:rPr>
                <w:color w:val="auto"/>
              </w:rPr>
              <w:t>50 PCS</w:t>
            </w:r>
          </w:p>
        </w:tc>
      </w:tr>
    </w:tbl>
    <w:p w14:paraId="23B9C53D" w14:textId="77777777" w:rsidR="00BC0BCF" w:rsidRPr="002750DA" w:rsidRDefault="00BC0BCF" w:rsidP="00BC0BCF">
      <w:pPr>
        <w:rPr>
          <w:b/>
          <w:bCs/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59ED2F21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18603C" w:rsidRPr="00DE4BCC" w14:paraId="2AFF6E77" w14:textId="77777777" w:rsidTr="00BC0BCF">
        <w:trPr>
          <w:trHeight w:val="9953"/>
        </w:trPr>
        <w:tc>
          <w:tcPr>
            <w:tcW w:w="5000" w:type="pct"/>
          </w:tcPr>
          <w:p w14:paraId="61774FE7" w14:textId="68A62515" w:rsidR="006252E6" w:rsidRPr="006252E6" w:rsidRDefault="00C67506" w:rsidP="006252E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0448" behindDoc="1" locked="0" layoutInCell="1" allowOverlap="1" wp14:anchorId="1536E11A" wp14:editId="7B6E7CF8">
                      <wp:simplePos x="0" y="0"/>
                      <wp:positionH relativeFrom="column">
                        <wp:posOffset>4337685</wp:posOffset>
                      </wp:positionH>
                      <wp:positionV relativeFrom="paragraph">
                        <wp:posOffset>191135</wp:posOffset>
                      </wp:positionV>
                      <wp:extent cx="1478280" cy="670560"/>
                      <wp:effectExtent l="0" t="0" r="26670" b="15240"/>
                      <wp:wrapSquare wrapText="bothSides"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78280" cy="6705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51F3F09" w14:textId="735F5A52" w:rsidR="006252E6" w:rsidRDefault="006252E6" w:rsidP="006252E6">
                                  <w:r>
                                    <w:t xml:space="preserve">Item: </w:t>
                                  </w:r>
                                  <w:r w:rsidR="00FC1331">
                                    <w:t>Tigris</w:t>
                                  </w:r>
                                  <w:r>
                                    <w:t xml:space="preserve"> board in side</w:t>
                                  </w:r>
                                </w:p>
                                <w:p w14:paraId="1AC1FF09" w14:textId="464435DC" w:rsidR="006252E6" w:rsidRDefault="006252E6" w:rsidP="006252E6">
                                  <w:r>
                                    <w:t xml:space="preserve">Style Color: </w:t>
                                  </w:r>
                                  <w:r w:rsidR="00465B57">
                                    <w:t>TFP</w:t>
                                  </w:r>
                                </w:p>
                                <w:p w14:paraId="340BFD8F" w14:textId="6D5DBF6E" w:rsidR="006252E6" w:rsidRDefault="006252E6" w:rsidP="006252E6">
                                  <w:r>
                                    <w:t xml:space="preserve">RM Color: </w:t>
                                  </w:r>
                                  <w:r w:rsidR="00465B57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536E11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6" type="#_x0000_t202" style="position:absolute;margin-left:341.55pt;margin-top:15.05pt;width:116.4pt;height:52.8pt;z-index:-25143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" fillcolor="white [3201]" strokeweight=".5pt">
                      <v:textbox>
                        <w:txbxContent>
                          <w:p w14:paraId="051F3F09" w14:textId="735F5A52" w:rsidR="006252E6" w:rsidRDefault="006252E6" w:rsidP="006252E6">
                            <w:r>
                              <w:t xml:space="preserve">Item: </w:t>
                            </w:r>
                            <w:r w:rsidR="00FC1331">
                              <w:t>Tigris</w:t>
                            </w:r>
                            <w:r>
                              <w:t xml:space="preserve"> board in side</w:t>
                            </w:r>
                          </w:p>
                          <w:p w14:paraId="1AC1FF09" w14:textId="464435DC" w:rsidR="006252E6" w:rsidRDefault="006252E6" w:rsidP="006252E6">
                            <w:r>
                              <w:t xml:space="preserve">Style Color: </w:t>
                            </w:r>
                            <w:r w:rsidR="00465B57">
                              <w:t>TFP</w:t>
                            </w:r>
                          </w:p>
                          <w:p w14:paraId="340BFD8F" w14:textId="6D5DBF6E" w:rsidR="006252E6" w:rsidRDefault="006252E6" w:rsidP="006252E6">
                            <w:r>
                              <w:t xml:space="preserve">RM Color: </w:t>
                            </w:r>
                            <w:r w:rsidR="00465B57">
                              <w:t>CBK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 wp14:anchorId="65B5337C" wp14:editId="59FC6592">
                      <wp:simplePos x="0" y="0"/>
                      <wp:positionH relativeFrom="column">
                        <wp:posOffset>621665</wp:posOffset>
                      </wp:positionH>
                      <wp:positionV relativeFrom="paragraph">
                        <wp:posOffset>327025</wp:posOffset>
                      </wp:positionV>
                      <wp:extent cx="2103120" cy="2720340"/>
                      <wp:effectExtent l="38100" t="38100" r="30480" b="22860"/>
                      <wp:wrapSquare wrapText="bothSides"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03120" cy="27203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2C4421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2" o:spid="_x0000_s1026" type="#_x0000_t32" style="position:absolute;margin-left:48.95pt;margin-top:25.75pt;width:165.6pt;height:214.2pt;flip:x y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6252E6" w:rsidRPr="006252E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78400" behindDoc="1" locked="0" layoutInCell="1" allowOverlap="1" wp14:anchorId="02D9329D" wp14:editId="5DC0BDF8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128905</wp:posOffset>
                  </wp:positionV>
                  <wp:extent cx="2740660" cy="1501140"/>
                  <wp:effectExtent l="0" t="0" r="2540" b="381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835" r="2309" b="10828"/>
                          <a:stretch/>
                        </pic:blipFill>
                        <pic:spPr bwMode="auto">
                          <a:xfrm>
                            <a:off x="0" y="0"/>
                            <a:ext cx="2740660" cy="150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F67F49" w14:textId="56B11E78" w:rsidR="007D0FF4" w:rsidRPr="007D0FF4" w:rsidRDefault="00973258" w:rsidP="007D0FF4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7175DB58" wp14:editId="1FAE22FD">
                      <wp:simplePos x="0" y="0"/>
                      <wp:positionH relativeFrom="column">
                        <wp:posOffset>1878965</wp:posOffset>
                      </wp:positionH>
                      <wp:positionV relativeFrom="paragraph">
                        <wp:posOffset>28575</wp:posOffset>
                      </wp:positionV>
                      <wp:extent cx="2514600" cy="434340"/>
                      <wp:effectExtent l="38100" t="0" r="19050" b="80010"/>
                      <wp:wrapSquare wrapText="bothSides"/>
                      <wp:docPr id="42" name="Straight Arrow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14600" cy="4343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8A37BB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2" o:spid="_x0000_s1026" type="#_x0000_t32" style="position:absolute;margin-left:147.95pt;margin-top:2.25pt;width:198pt;height:34.2pt;flip:x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1AC093FF" w14:textId="400D1470" w:rsidR="0018603C" w:rsidRPr="00303DCD" w:rsidRDefault="0018603C" w:rsidP="00303DCD">
            <w:pPr>
              <w:tabs>
                <w:tab w:val="left" w:pos="10320"/>
              </w:tabs>
            </w:pPr>
          </w:p>
          <w:p w14:paraId="5B2700F1" w14:textId="3083509A" w:rsidR="00F769F1" w:rsidRDefault="00973258" w:rsidP="0018603C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5F777B22" wp14:editId="385C061E">
                      <wp:simplePos x="0" y="0"/>
                      <wp:positionH relativeFrom="column">
                        <wp:posOffset>1825625</wp:posOffset>
                      </wp:positionH>
                      <wp:positionV relativeFrom="paragraph">
                        <wp:posOffset>207010</wp:posOffset>
                      </wp:positionV>
                      <wp:extent cx="1226820" cy="388620"/>
                      <wp:effectExtent l="38100" t="38100" r="30480" b="30480"/>
                      <wp:wrapSquare wrapText="bothSides"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26820" cy="3886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42A8F8" id="Straight Arrow Connector 26" o:spid="_x0000_s1026" type="#_x0000_t32" style="position:absolute;margin-left:143.75pt;margin-top:16.3pt;width:96.6pt;height:30.6pt;flip:x y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68FA5A67" w14:textId="38B7E1E9" w:rsidR="0018603C" w:rsidRPr="0018603C" w:rsidRDefault="000A40E8" w:rsidP="0018603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F0FDD06" wp14:editId="6AB6E8E3">
                      <wp:simplePos x="0" y="0"/>
                      <wp:positionH relativeFrom="column">
                        <wp:posOffset>3060065</wp:posOffset>
                      </wp:positionH>
                      <wp:positionV relativeFrom="paragraph">
                        <wp:posOffset>14605</wp:posOffset>
                      </wp:positionV>
                      <wp:extent cx="1432560" cy="701040"/>
                      <wp:effectExtent l="0" t="0" r="15240" b="2286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2560" cy="7010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A6DB030" w14:textId="33C97C17" w:rsidR="003D0F47" w:rsidRDefault="003D0F47" w:rsidP="003D0F47">
                                  <w:r>
                                    <w:t xml:space="preserve">Item: </w:t>
                                  </w:r>
                                  <w:r w:rsidR="00273D61">
                                    <w:t>Velcro loop100mm</w:t>
                                  </w:r>
                                </w:p>
                                <w:p w14:paraId="5D0D155A" w14:textId="682D2F4F" w:rsidR="003D0F47" w:rsidRDefault="003D0F47" w:rsidP="003D0F47">
                                  <w:r>
                                    <w:t xml:space="preserve">Style Color: </w:t>
                                  </w:r>
                                  <w:r w:rsidR="00465B57">
                                    <w:t>TFP</w:t>
                                  </w:r>
                                </w:p>
                                <w:p w14:paraId="453FC2A5" w14:textId="3B2C2013" w:rsidR="003D0F47" w:rsidRDefault="003D0F47" w:rsidP="003D0F47">
                                  <w:r>
                                    <w:t xml:space="preserve">RM Color: </w:t>
                                  </w:r>
                                  <w:r w:rsidR="00465B57">
                                    <w:t>TFP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0FDD06" id="Text Box 12" o:spid="_x0000_s1027" type="#_x0000_t202" style="position:absolute;margin-left:240.95pt;margin-top:1.15pt;width:112.8pt;height:55.2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" fillcolor="white [3201]" strokeweight=".5pt">
                      <v:textbox>
                        <w:txbxContent>
                          <w:p w14:paraId="7A6DB030" w14:textId="33C97C17" w:rsidR="003D0F47" w:rsidRDefault="003D0F47" w:rsidP="003D0F47">
                            <w:r>
                              <w:t xml:space="preserve">Item: </w:t>
                            </w:r>
                            <w:r w:rsidR="00273D61">
                              <w:t>Velcro loop100mm</w:t>
                            </w:r>
                          </w:p>
                          <w:p w14:paraId="5D0D155A" w14:textId="682D2F4F" w:rsidR="003D0F47" w:rsidRDefault="003D0F47" w:rsidP="003D0F47">
                            <w:r>
                              <w:t xml:space="preserve">Style Color: </w:t>
                            </w:r>
                            <w:r w:rsidR="00465B57">
                              <w:t>TFP</w:t>
                            </w:r>
                          </w:p>
                          <w:p w14:paraId="453FC2A5" w14:textId="3B2C2013" w:rsidR="003D0F47" w:rsidRDefault="003D0F47" w:rsidP="003D0F47">
                            <w:r>
                              <w:t xml:space="preserve">RM Color: </w:t>
                            </w:r>
                            <w:r w:rsidR="00465B57">
                              <w:t>TFP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76B072B" w14:textId="5CD05150" w:rsidR="0018603C" w:rsidRPr="0018603C" w:rsidRDefault="006252E6" w:rsidP="007E3D23">
            <w:pPr>
              <w:tabs>
                <w:tab w:val="left" w:pos="669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6E414451" wp14:editId="0963BD62">
                      <wp:simplePos x="0" y="0"/>
                      <wp:positionH relativeFrom="column">
                        <wp:posOffset>1894205</wp:posOffset>
                      </wp:positionH>
                      <wp:positionV relativeFrom="paragraph">
                        <wp:posOffset>64770</wp:posOffset>
                      </wp:positionV>
                      <wp:extent cx="838200" cy="1600200"/>
                      <wp:effectExtent l="38100" t="38100" r="19050" b="19050"/>
                      <wp:wrapSquare wrapText="bothSides"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38200" cy="1600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7F90C" id="Straight Arrow Connector 30" o:spid="_x0000_s1026" type="#_x0000_t32" style="position:absolute;margin-left:149.15pt;margin-top:5.1pt;width:66pt;height:126pt;flip:x y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7E3D23">
              <w:tab/>
            </w:r>
          </w:p>
          <w:p w14:paraId="0FFEF017" w14:textId="67719AC5" w:rsidR="0018603C" w:rsidRPr="0018603C" w:rsidRDefault="0018603C" w:rsidP="0018603C"/>
          <w:p w14:paraId="70E8C140" w14:textId="3D442FB7" w:rsidR="0018603C" w:rsidRDefault="0018603C" w:rsidP="007E3D23"/>
          <w:p w14:paraId="2C4A973B" w14:textId="6A2C3A55" w:rsidR="0018603C" w:rsidRDefault="006252E6" w:rsidP="0018603C">
            <w:r w:rsidRPr="006252E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81472" behindDoc="1" locked="0" layoutInCell="1" allowOverlap="1" wp14:anchorId="12E8A27E" wp14:editId="68A294A6">
                  <wp:simplePos x="0" y="0"/>
                  <wp:positionH relativeFrom="column">
                    <wp:posOffset>-179705</wp:posOffset>
                  </wp:positionH>
                  <wp:positionV relativeFrom="paragraph">
                    <wp:posOffset>53340</wp:posOffset>
                  </wp:positionV>
                  <wp:extent cx="2399030" cy="1799590"/>
                  <wp:effectExtent l="0" t="5080" r="0" b="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39903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AE75D9" w14:textId="22BC4F8C" w:rsidR="006252E6" w:rsidRPr="006252E6" w:rsidRDefault="006252E6" w:rsidP="006252E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75857928" w14:textId="2D446C34" w:rsidR="007D0FF4" w:rsidRPr="007D0FF4" w:rsidRDefault="00C67506" w:rsidP="007D0FF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035808F3" wp14:editId="3D5AFFED">
                      <wp:simplePos x="0" y="0"/>
                      <wp:positionH relativeFrom="column">
                        <wp:posOffset>2724785</wp:posOffset>
                      </wp:positionH>
                      <wp:positionV relativeFrom="paragraph">
                        <wp:posOffset>198120</wp:posOffset>
                      </wp:positionV>
                      <wp:extent cx="1432560" cy="777240"/>
                      <wp:effectExtent l="0" t="0" r="15240" b="2286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2560" cy="777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9D2CEB8" w14:textId="7FDDA72D" w:rsidR="00303DCD" w:rsidRDefault="00303DCD" w:rsidP="00303DCD">
                                  <w:r>
                                    <w:t>Item: squadron b-52</w:t>
                                  </w:r>
                                </w:p>
                                <w:p w14:paraId="4751283C" w14:textId="1528F8CF" w:rsidR="00303DCD" w:rsidRDefault="00303DCD" w:rsidP="00303DCD">
                                  <w:r>
                                    <w:t xml:space="preserve">Style Color: </w:t>
                                  </w:r>
                                  <w:r w:rsidR="00465B57">
                                    <w:t>TFP</w:t>
                                  </w:r>
                                </w:p>
                                <w:p w14:paraId="78852ED9" w14:textId="7685432F" w:rsidR="00303DCD" w:rsidRPr="00465B57" w:rsidRDefault="00303DCD" w:rsidP="00303DCD">
                                  <w:r>
                                    <w:t xml:space="preserve">RM Color: </w:t>
                                  </w:r>
                                  <w:r w:rsidR="00465B57">
                                    <w:t>TFP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5808F3" id="Text Box 14" o:spid="_x0000_s1028" type="#_x0000_t202" style="position:absolute;margin-left:214.55pt;margin-top:15.6pt;width:112.8pt;height:61.2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" fillcolor="white [3201]" strokeweight=".5pt">
                      <v:textbox>
                        <w:txbxContent>
                          <w:p w14:paraId="19D2CEB8" w14:textId="7FDDA72D" w:rsidR="00303DCD" w:rsidRDefault="00303DCD" w:rsidP="00303DCD">
                            <w:r>
                              <w:t>Item: squadron b-52</w:t>
                            </w:r>
                          </w:p>
                          <w:p w14:paraId="4751283C" w14:textId="1528F8CF" w:rsidR="00303DCD" w:rsidRDefault="00303DCD" w:rsidP="00303DCD">
                            <w:r>
                              <w:t xml:space="preserve">Style Color: </w:t>
                            </w:r>
                            <w:r w:rsidR="00465B57">
                              <w:t>TFP</w:t>
                            </w:r>
                          </w:p>
                          <w:p w14:paraId="78852ED9" w14:textId="7685432F" w:rsidR="00303DCD" w:rsidRPr="00465B57" w:rsidRDefault="00303DCD" w:rsidP="00303DCD">
                            <w:r>
                              <w:t xml:space="preserve">RM Color: </w:t>
                            </w:r>
                            <w:r w:rsidR="00465B57">
                              <w:t>TFP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252E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 wp14:anchorId="5478C9F1" wp14:editId="337BB07F">
                      <wp:simplePos x="0" y="0"/>
                      <wp:positionH relativeFrom="column">
                        <wp:posOffset>789305</wp:posOffset>
                      </wp:positionH>
                      <wp:positionV relativeFrom="paragraph">
                        <wp:posOffset>200660</wp:posOffset>
                      </wp:positionV>
                      <wp:extent cx="1935480" cy="240030"/>
                      <wp:effectExtent l="0" t="57150" r="26670" b="26670"/>
                      <wp:wrapSquare wrapText="bothSides"/>
                      <wp:docPr id="8" name="Straight Arrow Connector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35480" cy="2400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A5C31A" id="Straight Arrow Connector 8" o:spid="_x0000_s1026" type="#_x0000_t32" style="position:absolute;margin-left:62.15pt;margin-top:15.8pt;width:152.4pt;height:18.9pt;flip:x y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5A342F87" w14:textId="71E88EAE" w:rsidR="004D0253" w:rsidRDefault="006252E6" w:rsidP="004D0253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5BA45786" wp14:editId="250EFF3E">
                      <wp:simplePos x="0" y="0"/>
                      <wp:positionH relativeFrom="column">
                        <wp:posOffset>514985</wp:posOffset>
                      </wp:positionH>
                      <wp:positionV relativeFrom="paragraph">
                        <wp:posOffset>53340</wp:posOffset>
                      </wp:positionV>
                      <wp:extent cx="2232660" cy="45085"/>
                      <wp:effectExtent l="19050" t="76200" r="15240" b="50165"/>
                      <wp:wrapSquare wrapText="bothSides"/>
                      <wp:docPr id="11" name="Straight Arrow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232660" cy="45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005615" id="Straight Arrow Connector 11" o:spid="_x0000_s1026" type="#_x0000_t32" style="position:absolute;margin-left:40.55pt;margin-top:4.2pt;width:175.8pt;height:3.55pt;flip:x y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588BC6BF" w14:textId="3015AB38" w:rsidR="0018603C" w:rsidRDefault="0018603C" w:rsidP="0018603C">
            <w:pPr>
              <w:ind w:firstLine="720"/>
            </w:pPr>
          </w:p>
          <w:p w14:paraId="23212F50" w14:textId="44B4B2EE" w:rsidR="007E3D23" w:rsidRDefault="007E3D23" w:rsidP="007E3D23"/>
          <w:p w14:paraId="55C3D142" w14:textId="2CB4D99F" w:rsidR="00303DCD" w:rsidRPr="00303DCD" w:rsidRDefault="00303DCD" w:rsidP="00303DCD"/>
          <w:p w14:paraId="786B0B2C" w14:textId="3FA9896F" w:rsidR="00303DCD" w:rsidRPr="00303DCD" w:rsidRDefault="00303DCD" w:rsidP="00303DCD"/>
          <w:p w14:paraId="04B0A709" w14:textId="17AA9242" w:rsidR="006252E6" w:rsidRPr="006252E6" w:rsidRDefault="006252E6" w:rsidP="006252E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6252E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84544" behindDoc="1" locked="0" layoutInCell="1" allowOverlap="1" wp14:anchorId="454860A6" wp14:editId="3CFAF63F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31750</wp:posOffset>
                  </wp:positionV>
                  <wp:extent cx="1539240" cy="2052320"/>
                  <wp:effectExtent l="0" t="0" r="3810" b="508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9240" cy="205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D2FF6D" w14:textId="5382C1B4" w:rsidR="00303DCD" w:rsidRPr="00303DCD" w:rsidRDefault="00303DCD" w:rsidP="00303DCD"/>
          <w:p w14:paraId="5BB3B17E" w14:textId="660A3CE4" w:rsidR="00303DCD" w:rsidRPr="00303DCD" w:rsidRDefault="00465B57" w:rsidP="00303DC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296C87DA" wp14:editId="7EA2FAE3">
                      <wp:simplePos x="0" y="0"/>
                      <wp:positionH relativeFrom="column">
                        <wp:posOffset>4294505</wp:posOffset>
                      </wp:positionH>
                      <wp:positionV relativeFrom="paragraph">
                        <wp:posOffset>56515</wp:posOffset>
                      </wp:positionV>
                      <wp:extent cx="1432560" cy="754380"/>
                      <wp:effectExtent l="0" t="0" r="15240" b="2667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2560" cy="754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6DCBF08" w14:textId="77777777" w:rsidR="00303DCD" w:rsidRDefault="00303DCD" w:rsidP="00303DCD">
                                  <w:r>
                                    <w:t>Item: Velcro loop100mm</w:t>
                                  </w:r>
                                </w:p>
                                <w:p w14:paraId="274ECCAB" w14:textId="62052EB8" w:rsidR="00C67506" w:rsidRDefault="00C67506" w:rsidP="00C67506">
                                  <w:r>
                                    <w:t xml:space="preserve">Style Color: </w:t>
                                  </w:r>
                                  <w:r w:rsidR="00465B57">
                                    <w:t>TFP</w:t>
                                  </w:r>
                                </w:p>
                                <w:p w14:paraId="150E882D" w14:textId="3D854C48" w:rsidR="00C67506" w:rsidRPr="003503AC" w:rsidRDefault="00C67506" w:rsidP="00C67506">
                                  <w:r>
                                    <w:t xml:space="preserve">RM Color: </w:t>
                                  </w:r>
                                  <w:r w:rsidR="00465B57">
                                    <w:t>CBK</w:t>
                                  </w:r>
                                </w:p>
                                <w:p w14:paraId="2D7C0C46" w14:textId="77777777" w:rsidR="00303DCD" w:rsidRDefault="00303DCD" w:rsidP="00303DC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6C87DA" id="Text Box 21" o:spid="_x0000_s1029" type="#_x0000_t202" style="position:absolute;margin-left:338.15pt;margin-top:4.45pt;width:112.8pt;height:59.4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" fillcolor="white [3201]" strokeweight=".5pt">
                      <v:textbox>
                        <w:txbxContent>
                          <w:p w14:paraId="46DCBF08" w14:textId="77777777" w:rsidR="00303DCD" w:rsidRDefault="00303DCD" w:rsidP="00303DCD">
                            <w:r>
                              <w:t>Item: Velcro loop100mm</w:t>
                            </w:r>
                          </w:p>
                          <w:p w14:paraId="274ECCAB" w14:textId="62052EB8" w:rsidR="00C67506" w:rsidRDefault="00C67506" w:rsidP="00C67506">
                            <w:r>
                              <w:t xml:space="preserve">Style Color: </w:t>
                            </w:r>
                            <w:r w:rsidR="00465B57">
                              <w:t>TFP</w:t>
                            </w:r>
                          </w:p>
                          <w:p w14:paraId="150E882D" w14:textId="3D854C48" w:rsidR="00C67506" w:rsidRPr="003503AC" w:rsidRDefault="00C67506" w:rsidP="00C67506">
                            <w:r>
                              <w:t xml:space="preserve">RM Color: </w:t>
                            </w:r>
                            <w:r w:rsidR="00465B57">
                              <w:t>CBK</w:t>
                            </w:r>
                          </w:p>
                          <w:p w14:paraId="2D7C0C46" w14:textId="77777777" w:rsidR="00303DCD" w:rsidRDefault="00303DCD" w:rsidP="00303DCD"/>
                        </w:txbxContent>
                      </v:textbox>
                    </v:shape>
                  </w:pict>
                </mc:Fallback>
              </mc:AlternateContent>
            </w:r>
          </w:p>
          <w:p w14:paraId="44090730" w14:textId="5FDD4809" w:rsidR="00303DCD" w:rsidRDefault="00C67506" w:rsidP="00303DC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4C9C3360" wp14:editId="1A661F8B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198120</wp:posOffset>
                      </wp:positionV>
                      <wp:extent cx="3665220" cy="517525"/>
                      <wp:effectExtent l="38100" t="0" r="11430" b="92075"/>
                      <wp:wrapSquare wrapText="bothSides"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665220" cy="5175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2E3B4D" id="Straight Arrow Connector 18" o:spid="_x0000_s1026" type="#_x0000_t32" style="position:absolute;margin-left:55.55pt;margin-top:15.6pt;width:288.6pt;height:40.75pt;flip:x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2512D771" wp14:editId="17AE814E">
                      <wp:simplePos x="0" y="0"/>
                      <wp:positionH relativeFrom="column">
                        <wp:posOffset>789305</wp:posOffset>
                      </wp:positionH>
                      <wp:positionV relativeFrom="paragraph">
                        <wp:posOffset>22860</wp:posOffset>
                      </wp:positionV>
                      <wp:extent cx="3558540" cy="121920"/>
                      <wp:effectExtent l="19050" t="76200" r="22860" b="30480"/>
                      <wp:wrapSquare wrapText="bothSides"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558540" cy="1219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84AA09" id="Straight Arrow Connector 20" o:spid="_x0000_s1026" type="#_x0000_t32" style="position:absolute;margin-left:62.15pt;margin-top:1.8pt;width:280.2pt;height:9.6pt;flip:x y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 wp14:anchorId="0015634E" wp14:editId="0E3AD33E">
                      <wp:simplePos x="0" y="0"/>
                      <wp:positionH relativeFrom="column">
                        <wp:posOffset>1078865</wp:posOffset>
                      </wp:positionH>
                      <wp:positionV relativeFrom="paragraph">
                        <wp:posOffset>182880</wp:posOffset>
                      </wp:positionV>
                      <wp:extent cx="3261360" cy="45085"/>
                      <wp:effectExtent l="38100" t="38100" r="15240" b="88265"/>
                      <wp:wrapSquare wrapText="bothSides"/>
                      <wp:docPr id="13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261360" cy="45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8D6C3E" id="Straight Arrow Connector 13" o:spid="_x0000_s1026" type="#_x0000_t32" style="position:absolute;margin-left:84.95pt;margin-top:14.4pt;width:256.8pt;height:3.55pt;flip:x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63BC3509" w14:textId="1790981B" w:rsidR="00303DCD" w:rsidRPr="00303DCD" w:rsidRDefault="00303DCD" w:rsidP="00303DC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44988A53" w14:textId="3A5E9192" w:rsidR="00303DCD" w:rsidRPr="00303DCD" w:rsidRDefault="00303DCD" w:rsidP="00303DCD"/>
        </w:tc>
      </w:tr>
    </w:tbl>
    <w:p w14:paraId="206BD169" w14:textId="67CDDB8A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77777777" w:rsidR="004E0B40" w:rsidRPr="00DE4BCC" w:rsidRDefault="004E0B40" w:rsidP="00122BD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E0B40" w:rsidRPr="00DE4BCC" w14:paraId="7D709386" w14:textId="77777777" w:rsidTr="0000535D">
        <w:trPr>
          <w:trHeight w:val="12653"/>
        </w:trPr>
        <w:tc>
          <w:tcPr>
            <w:tcW w:w="5000" w:type="pct"/>
          </w:tcPr>
          <w:p w14:paraId="32529A2A" w14:textId="4FA0A23E" w:rsidR="00020EBE" w:rsidRPr="00020EBE" w:rsidRDefault="00E540C0" w:rsidP="00020EB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5E985F4E" wp14:editId="3B50B3BB">
                      <wp:simplePos x="0" y="0"/>
                      <wp:positionH relativeFrom="column">
                        <wp:posOffset>3982085</wp:posOffset>
                      </wp:positionH>
                      <wp:positionV relativeFrom="paragraph">
                        <wp:posOffset>101600</wp:posOffset>
                      </wp:positionV>
                      <wp:extent cx="1851660" cy="708660"/>
                      <wp:effectExtent l="0" t="0" r="15240" b="15240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51660" cy="7086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FC263E3" w14:textId="3D26C6DD" w:rsidR="00973258" w:rsidRDefault="00973258" w:rsidP="00973258">
                                  <w:r>
                                    <w:t>Item: Velcro hook</w:t>
                                  </w:r>
                                  <w:r w:rsidR="00465B57">
                                    <w:t xml:space="preserve"> &amp; Loop</w:t>
                                  </w:r>
                                  <w:r>
                                    <w:t xml:space="preserve"> 25mm</w:t>
                                  </w:r>
                                </w:p>
                                <w:p w14:paraId="7D96F2AB" w14:textId="6392D27E" w:rsidR="00C67506" w:rsidRDefault="00C67506" w:rsidP="00C67506">
                                  <w:r>
                                    <w:t xml:space="preserve">Style Color: </w:t>
                                  </w:r>
                                  <w:r w:rsidR="00465B57">
                                    <w:t>TFP</w:t>
                                  </w:r>
                                </w:p>
                                <w:p w14:paraId="22E87951" w14:textId="78A8F47E" w:rsidR="00C67506" w:rsidRPr="003503AC" w:rsidRDefault="00C67506" w:rsidP="00C67506">
                                  <w:r>
                                    <w:t xml:space="preserve">RM Color: </w:t>
                                  </w:r>
                                  <w:r w:rsidR="00465B57">
                                    <w:t>CBK</w:t>
                                  </w:r>
                                </w:p>
                                <w:p w14:paraId="4D19C32C" w14:textId="77777777" w:rsidR="00973258" w:rsidRDefault="00973258" w:rsidP="00973258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985F4E" id="Text Box 34" o:spid="_x0000_s1030" type="#_x0000_t202" style="position:absolute;margin-left:313.55pt;margin-top:8pt;width:145.8pt;height:55.8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" fillcolor="white [3201]" strokeweight=".5pt">
                      <v:textbox>
                        <w:txbxContent>
                          <w:p w14:paraId="4FC263E3" w14:textId="3D26C6DD" w:rsidR="00973258" w:rsidRDefault="00973258" w:rsidP="00973258">
                            <w:r>
                              <w:t>Item: Velcro hook</w:t>
                            </w:r>
                            <w:r w:rsidR="00465B57">
                              <w:t xml:space="preserve"> &amp; Loop</w:t>
                            </w:r>
                            <w:r>
                              <w:t xml:space="preserve"> 25mm</w:t>
                            </w:r>
                          </w:p>
                          <w:p w14:paraId="7D96F2AB" w14:textId="6392D27E" w:rsidR="00C67506" w:rsidRDefault="00C67506" w:rsidP="00C67506">
                            <w:r>
                              <w:t xml:space="preserve">Style Color: </w:t>
                            </w:r>
                            <w:r w:rsidR="00465B57">
                              <w:t>TFP</w:t>
                            </w:r>
                          </w:p>
                          <w:p w14:paraId="22E87951" w14:textId="78A8F47E" w:rsidR="00C67506" w:rsidRPr="003503AC" w:rsidRDefault="00C67506" w:rsidP="00C67506">
                            <w:r>
                              <w:t xml:space="preserve">RM Color: </w:t>
                            </w:r>
                            <w:r w:rsidR="00465B57">
                              <w:t>CBK</w:t>
                            </w:r>
                          </w:p>
                          <w:p w14:paraId="4D19C32C" w14:textId="77777777" w:rsidR="00973258" w:rsidRDefault="00973258" w:rsidP="00973258"/>
                        </w:txbxContent>
                      </v:textbox>
                    </v:shape>
                  </w:pict>
                </mc:Fallback>
              </mc:AlternateContent>
            </w:r>
            <w:r w:rsidR="00C67506" w:rsidRPr="00C67506">
              <w:rPr>
                <w:noProof/>
              </w:rPr>
              <w:drawing>
                <wp:anchor distT="0" distB="0" distL="114300" distR="114300" simplePos="0" relativeHeight="251888640" behindDoc="1" locked="0" layoutInCell="1" allowOverlap="1" wp14:anchorId="720C8C3E" wp14:editId="0E2A9D18">
                  <wp:simplePos x="0" y="0"/>
                  <wp:positionH relativeFrom="column">
                    <wp:posOffset>550227</wp:posOffset>
                  </wp:positionH>
                  <wp:positionV relativeFrom="paragraph">
                    <wp:posOffset>-327977</wp:posOffset>
                  </wp:positionV>
                  <wp:extent cx="1720215" cy="2703830"/>
                  <wp:effectExtent l="3493" t="0" r="0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41" t="3570" r="6521" b="3831"/>
                          <a:stretch/>
                        </pic:blipFill>
                        <pic:spPr bwMode="auto">
                          <a:xfrm rot="16200000">
                            <a:off x="0" y="0"/>
                            <a:ext cx="1720215" cy="270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09C18F72" w14:textId="607D0CAC" w:rsidR="00020EBE" w:rsidRPr="00020EBE" w:rsidRDefault="00465B57" w:rsidP="00020EBE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40A4FF85" wp14:editId="58FAAF0B">
                      <wp:simplePos x="0" y="0"/>
                      <wp:positionH relativeFrom="column">
                        <wp:posOffset>522605</wp:posOffset>
                      </wp:positionH>
                      <wp:positionV relativeFrom="paragraph">
                        <wp:posOffset>60960</wp:posOffset>
                      </wp:positionV>
                      <wp:extent cx="3505200" cy="213360"/>
                      <wp:effectExtent l="38100" t="0" r="19050" b="91440"/>
                      <wp:wrapSquare wrapText="bothSides"/>
                      <wp:docPr id="4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505200" cy="2133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80FA7E" id="Straight Arrow Connector 41" o:spid="_x0000_s1026" type="#_x0000_t32" style="position:absolute;margin-left:41.15pt;margin-top:4.8pt;width:276pt;height:16.8pt;flip:x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25016642" wp14:editId="0D29929F">
                      <wp:simplePos x="0" y="0"/>
                      <wp:positionH relativeFrom="column">
                        <wp:posOffset>2069465</wp:posOffset>
                      </wp:positionH>
                      <wp:positionV relativeFrom="paragraph">
                        <wp:posOffset>53340</wp:posOffset>
                      </wp:positionV>
                      <wp:extent cx="1905000" cy="281940"/>
                      <wp:effectExtent l="38100" t="0" r="19050" b="80010"/>
                      <wp:wrapSquare wrapText="bothSides"/>
                      <wp:docPr id="25" name="Straight Arrow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05000" cy="2819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3341C3" id="Straight Arrow Connector 25" o:spid="_x0000_s1026" type="#_x0000_t32" style="position:absolute;margin-left:162.95pt;margin-top:4.2pt;width:150pt;height:22.2pt;flip:x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2A93A6BE" w14:textId="79604524" w:rsidR="004E0B40" w:rsidRPr="004E0B40" w:rsidRDefault="00465B57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5E8C837D" wp14:editId="21963563">
                      <wp:simplePos x="0" y="0"/>
                      <wp:positionH relativeFrom="column">
                        <wp:posOffset>2938145</wp:posOffset>
                      </wp:positionH>
                      <wp:positionV relativeFrom="paragraph">
                        <wp:posOffset>4348480</wp:posOffset>
                      </wp:positionV>
                      <wp:extent cx="2899410" cy="701040"/>
                      <wp:effectExtent l="0" t="0" r="15240" b="22860"/>
                      <wp:wrapNone/>
                      <wp:docPr id="62" name="Text Box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99410" cy="7010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A8644D0" w14:textId="33377ABC" w:rsidR="000144C0" w:rsidRDefault="000144C0" w:rsidP="000144C0">
                                  <w:r>
                                    <w:t>Item: 500</w:t>
                                  </w:r>
                                  <w:r w:rsidR="00465B57">
                                    <w:t>D</w:t>
                                  </w:r>
                                  <w:r>
                                    <w:t xml:space="preserve"> </w:t>
                                  </w:r>
                                  <w:r w:rsidR="00465B57">
                                    <w:t>CODURA</w:t>
                                  </w:r>
                                  <w:r>
                                    <w:t xml:space="preserve"> back Panel</w:t>
                                  </w:r>
                                  <w:r w:rsidR="00465B57">
                                    <w:t xml:space="preserve"> / Velcro loop 50mm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78A1F02C" w14:textId="3F210B82" w:rsidR="00C67506" w:rsidRDefault="00C67506" w:rsidP="00C67506">
                                  <w:r>
                                    <w:t xml:space="preserve">Style Color: </w:t>
                                  </w:r>
                                  <w:r w:rsidR="00465B57">
                                    <w:t>TFP</w:t>
                                  </w:r>
                                </w:p>
                                <w:p w14:paraId="7787D1A0" w14:textId="3E2F91B0" w:rsidR="00C67506" w:rsidRPr="003503AC" w:rsidRDefault="00C67506" w:rsidP="00C67506">
                                  <w:r>
                                    <w:t xml:space="preserve">RM Color: </w:t>
                                  </w:r>
                                  <w:r w:rsidR="00465B57">
                                    <w:t>CBK</w:t>
                                  </w:r>
                                </w:p>
                                <w:p w14:paraId="6267E2DC" w14:textId="77777777" w:rsidR="000144C0" w:rsidRDefault="000144C0" w:rsidP="000144C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8C837D" id="Text Box 62" o:spid="_x0000_s1031" type="#_x0000_t202" style="position:absolute;margin-left:231.35pt;margin-top:342.4pt;width:228.3pt;height:55.2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" fillcolor="white [3201]" strokeweight=".5pt">
                      <v:textbox>
                        <w:txbxContent>
                          <w:p w14:paraId="2A8644D0" w14:textId="33377ABC" w:rsidR="000144C0" w:rsidRDefault="000144C0" w:rsidP="000144C0">
                            <w:r>
                              <w:t>Item: 500</w:t>
                            </w:r>
                            <w:r w:rsidR="00465B57">
                              <w:t>D</w:t>
                            </w:r>
                            <w:r>
                              <w:t xml:space="preserve"> </w:t>
                            </w:r>
                            <w:r w:rsidR="00465B57">
                              <w:t>CODURA</w:t>
                            </w:r>
                            <w:r>
                              <w:t xml:space="preserve"> back Panel</w:t>
                            </w:r>
                            <w:r w:rsidR="00465B57">
                              <w:t xml:space="preserve"> / Velcro loop 50mm</w:t>
                            </w:r>
                            <w:r>
                              <w:t xml:space="preserve"> </w:t>
                            </w:r>
                          </w:p>
                          <w:p w14:paraId="78A1F02C" w14:textId="3F210B82" w:rsidR="00C67506" w:rsidRDefault="00C67506" w:rsidP="00C67506">
                            <w:r>
                              <w:t xml:space="preserve">Style Color: </w:t>
                            </w:r>
                            <w:r w:rsidR="00465B57">
                              <w:t>TFP</w:t>
                            </w:r>
                          </w:p>
                          <w:p w14:paraId="7787D1A0" w14:textId="3E2F91B0" w:rsidR="00C67506" w:rsidRPr="003503AC" w:rsidRDefault="00C67506" w:rsidP="00C67506">
                            <w:r>
                              <w:t xml:space="preserve">RM Color: </w:t>
                            </w:r>
                            <w:r w:rsidR="00465B57">
                              <w:t>CBK</w:t>
                            </w:r>
                          </w:p>
                          <w:p w14:paraId="6267E2DC" w14:textId="77777777" w:rsidR="000144C0" w:rsidRDefault="000144C0" w:rsidP="000144C0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3EA93EA1" wp14:editId="14CC94E2">
                      <wp:simplePos x="0" y="0"/>
                      <wp:positionH relativeFrom="column">
                        <wp:posOffset>1513205</wp:posOffset>
                      </wp:positionH>
                      <wp:positionV relativeFrom="paragraph">
                        <wp:posOffset>4729480</wp:posOffset>
                      </wp:positionV>
                      <wp:extent cx="1424940" cy="1969770"/>
                      <wp:effectExtent l="38100" t="0" r="22860" b="49530"/>
                      <wp:wrapSquare wrapText="bothSides"/>
                      <wp:docPr id="1817329026" name="Straight Arrow Connector 1817329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24940" cy="19697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CD36D3" id="Straight Arrow Connector 1817329026" o:spid="_x0000_s1026" type="#_x0000_t32" style="position:absolute;margin-left:119.15pt;margin-top:372.4pt;width:112.2pt;height:155.1pt;flip:x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66402DF5" wp14:editId="7D01B31B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4714240</wp:posOffset>
                      </wp:positionV>
                      <wp:extent cx="1676400" cy="1299210"/>
                      <wp:effectExtent l="38100" t="0" r="19050" b="53340"/>
                      <wp:wrapSquare wrapText="bothSides"/>
                      <wp:docPr id="1817329025" name="Straight Arrow Connector 18173290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76400" cy="12992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5E3348" id="Straight Arrow Connector 1817329025" o:spid="_x0000_s1026" type="#_x0000_t32" style="position:absolute;margin-left:99.95pt;margin-top:371.2pt;width:132pt;height:102.3pt;flip:x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48046589" wp14:editId="7F00F62C">
                      <wp:simplePos x="0" y="0"/>
                      <wp:positionH relativeFrom="column">
                        <wp:posOffset>1010285</wp:posOffset>
                      </wp:positionH>
                      <wp:positionV relativeFrom="paragraph">
                        <wp:posOffset>4428490</wp:posOffset>
                      </wp:positionV>
                      <wp:extent cx="1946910" cy="285750"/>
                      <wp:effectExtent l="38100" t="57150" r="15240" b="19050"/>
                      <wp:wrapSquare wrapText="bothSides"/>
                      <wp:docPr id="63" name="Straight Arrow Connector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46910" cy="2857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11A128" id="Straight Arrow Connector 63" o:spid="_x0000_s1026" type="#_x0000_t32" style="position:absolute;margin-left:79.55pt;margin-top:348.7pt;width:153.3pt;height:22.5pt;flip:x y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754A1C35" wp14:editId="7869FEB9">
                      <wp:simplePos x="0" y="0"/>
                      <wp:positionH relativeFrom="column">
                        <wp:posOffset>2976245</wp:posOffset>
                      </wp:positionH>
                      <wp:positionV relativeFrom="paragraph">
                        <wp:posOffset>2618740</wp:posOffset>
                      </wp:positionV>
                      <wp:extent cx="1325880" cy="723900"/>
                      <wp:effectExtent l="0" t="0" r="26670" b="19050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25880" cy="723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19D7580" w14:textId="0B2A2EB9" w:rsidR="000144C0" w:rsidRDefault="000144C0" w:rsidP="000144C0">
                                  <w:r>
                                    <w:t>Item: 810-1064 buckle</w:t>
                                  </w:r>
                                </w:p>
                                <w:p w14:paraId="38C96951" w14:textId="72439B84" w:rsidR="00C67506" w:rsidRDefault="00C67506" w:rsidP="00C67506">
                                  <w:r>
                                    <w:t xml:space="preserve">Style Color: </w:t>
                                  </w:r>
                                  <w:r w:rsidR="00465B57">
                                    <w:t>TFP</w:t>
                                  </w:r>
                                </w:p>
                                <w:p w14:paraId="21DA1DC5" w14:textId="45F37ACB" w:rsidR="00C67506" w:rsidRPr="003503AC" w:rsidRDefault="00C67506" w:rsidP="00C67506">
                                  <w:r>
                                    <w:t xml:space="preserve">RM Color: </w:t>
                                  </w:r>
                                  <w:r w:rsidR="00465B57">
                                    <w:t>KHAKI</w:t>
                                  </w:r>
                                </w:p>
                                <w:p w14:paraId="606F3A59" w14:textId="77777777" w:rsidR="000144C0" w:rsidRDefault="000144C0" w:rsidP="000144C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4A1C35" id="Text Box 57" o:spid="_x0000_s1032" type="#_x0000_t202" style="position:absolute;margin-left:234.35pt;margin-top:206.2pt;width:104.4pt;height:57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" fillcolor="white [3201]" strokeweight=".5pt">
                      <v:textbox>
                        <w:txbxContent>
                          <w:p w14:paraId="019D7580" w14:textId="0B2A2EB9" w:rsidR="000144C0" w:rsidRDefault="000144C0" w:rsidP="000144C0">
                            <w:r>
                              <w:t>Item: 810-1064 buckle</w:t>
                            </w:r>
                          </w:p>
                          <w:p w14:paraId="38C96951" w14:textId="72439B84" w:rsidR="00C67506" w:rsidRDefault="00C67506" w:rsidP="00C67506">
                            <w:r>
                              <w:t xml:space="preserve">Style Color: </w:t>
                            </w:r>
                            <w:r w:rsidR="00465B57">
                              <w:t>TFP</w:t>
                            </w:r>
                          </w:p>
                          <w:p w14:paraId="21DA1DC5" w14:textId="45F37ACB" w:rsidR="00C67506" w:rsidRPr="003503AC" w:rsidRDefault="00C67506" w:rsidP="00C67506">
                            <w:r>
                              <w:t xml:space="preserve">RM Color: </w:t>
                            </w:r>
                            <w:r w:rsidR="00465B57">
                              <w:t>KHAKI</w:t>
                            </w:r>
                          </w:p>
                          <w:p w14:paraId="606F3A59" w14:textId="77777777" w:rsidR="000144C0" w:rsidRDefault="000144C0" w:rsidP="000144C0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29A7CF32" wp14:editId="1F0F650D">
                      <wp:simplePos x="0" y="0"/>
                      <wp:positionH relativeFrom="column">
                        <wp:posOffset>4340225</wp:posOffset>
                      </wp:positionH>
                      <wp:positionV relativeFrom="paragraph">
                        <wp:posOffset>1727200</wp:posOffset>
                      </wp:positionV>
                      <wp:extent cx="1432560" cy="723900"/>
                      <wp:effectExtent l="0" t="0" r="15240" b="1905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2560" cy="723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40F1793" w14:textId="1400D4C4" w:rsidR="000144C0" w:rsidRDefault="000144C0" w:rsidP="000144C0">
                                  <w:r>
                                    <w:t>Item: 810-1058 buckle</w:t>
                                  </w:r>
                                </w:p>
                                <w:p w14:paraId="3E02715B" w14:textId="0CD27422" w:rsidR="00C67506" w:rsidRDefault="00C67506" w:rsidP="00C67506">
                                  <w:r>
                                    <w:t xml:space="preserve">Style Color: </w:t>
                                  </w:r>
                                  <w:r w:rsidR="00465B57">
                                    <w:t>TFP</w:t>
                                  </w:r>
                                </w:p>
                                <w:p w14:paraId="7EC38E51" w14:textId="59B888E2" w:rsidR="00C67506" w:rsidRPr="003503AC" w:rsidRDefault="00C67506" w:rsidP="00C67506">
                                  <w:r>
                                    <w:t xml:space="preserve">RM Color: </w:t>
                                  </w:r>
                                  <w:r w:rsidR="00465B57">
                                    <w:t>KHAKI</w:t>
                                  </w:r>
                                </w:p>
                                <w:p w14:paraId="7CA81C82" w14:textId="77777777" w:rsidR="000144C0" w:rsidRDefault="000144C0" w:rsidP="000144C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A7CF32" id="Text Box 56" o:spid="_x0000_s1033" type="#_x0000_t202" style="position:absolute;margin-left:341.75pt;margin-top:136pt;width:112.8pt;height:57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" fillcolor="white [3201]" strokeweight=".5pt">
                      <v:textbox>
                        <w:txbxContent>
                          <w:p w14:paraId="640F1793" w14:textId="1400D4C4" w:rsidR="000144C0" w:rsidRDefault="000144C0" w:rsidP="000144C0">
                            <w:r>
                              <w:t>Item: 810-1058 buckle</w:t>
                            </w:r>
                          </w:p>
                          <w:p w14:paraId="3E02715B" w14:textId="0CD27422" w:rsidR="00C67506" w:rsidRDefault="00C67506" w:rsidP="00C67506">
                            <w:r>
                              <w:t xml:space="preserve">Style Color: </w:t>
                            </w:r>
                            <w:r w:rsidR="00465B57">
                              <w:t>TFP</w:t>
                            </w:r>
                          </w:p>
                          <w:p w14:paraId="7EC38E51" w14:textId="59B888E2" w:rsidR="00C67506" w:rsidRPr="003503AC" w:rsidRDefault="00C67506" w:rsidP="00C67506">
                            <w:r>
                              <w:t xml:space="preserve">RM Color: </w:t>
                            </w:r>
                            <w:r w:rsidR="00465B57">
                              <w:t>KHAKI</w:t>
                            </w:r>
                          </w:p>
                          <w:p w14:paraId="7CA81C82" w14:textId="77777777" w:rsidR="000144C0" w:rsidRDefault="000144C0" w:rsidP="000144C0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3B3675E3" wp14:editId="2A1CF3FC">
                      <wp:simplePos x="0" y="0"/>
                      <wp:positionH relativeFrom="column">
                        <wp:posOffset>2900045</wp:posOffset>
                      </wp:positionH>
                      <wp:positionV relativeFrom="paragraph">
                        <wp:posOffset>271780</wp:posOffset>
                      </wp:positionV>
                      <wp:extent cx="1432560" cy="693420"/>
                      <wp:effectExtent l="0" t="0" r="15240" b="1143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256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87D61EE" w14:textId="786AAB1B" w:rsidR="00303DCD" w:rsidRDefault="00303DCD" w:rsidP="00303DCD">
                                  <w:r>
                                    <w:t xml:space="preserve">Item: Velcro hook </w:t>
                                  </w:r>
                                  <w:r w:rsidR="00973258">
                                    <w:t>50mm</w:t>
                                  </w:r>
                                </w:p>
                                <w:p w14:paraId="4AECB395" w14:textId="5A4BC5A1" w:rsidR="00C67506" w:rsidRDefault="00C67506" w:rsidP="00C67506">
                                  <w:r>
                                    <w:t xml:space="preserve">Style Color: </w:t>
                                  </w:r>
                                  <w:r w:rsidR="00465B57">
                                    <w:t>TFP</w:t>
                                  </w:r>
                                </w:p>
                                <w:p w14:paraId="75B23138" w14:textId="356053CA" w:rsidR="00C67506" w:rsidRPr="003503AC" w:rsidRDefault="00C67506" w:rsidP="00C67506">
                                  <w:r>
                                    <w:t xml:space="preserve">RM Color: </w:t>
                                  </w:r>
                                  <w:r w:rsidR="00465B57">
                                    <w:t>CBK</w:t>
                                  </w:r>
                                </w:p>
                                <w:p w14:paraId="2271A7EE" w14:textId="77777777" w:rsidR="00303DCD" w:rsidRDefault="00303DCD" w:rsidP="00303DC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3675E3" id="Text Box 32" o:spid="_x0000_s1034" type="#_x0000_t202" style="position:absolute;margin-left:228.35pt;margin-top:21.4pt;width:112.8pt;height:54.6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" fillcolor="white [3201]" strokeweight=".5pt">
                      <v:textbox>
                        <w:txbxContent>
                          <w:p w14:paraId="187D61EE" w14:textId="786AAB1B" w:rsidR="00303DCD" w:rsidRDefault="00303DCD" w:rsidP="00303DCD">
                            <w:r>
                              <w:t xml:space="preserve">Item: Velcro hook </w:t>
                            </w:r>
                            <w:r w:rsidR="00973258">
                              <w:t>50mm</w:t>
                            </w:r>
                          </w:p>
                          <w:p w14:paraId="4AECB395" w14:textId="5A4BC5A1" w:rsidR="00C67506" w:rsidRDefault="00C67506" w:rsidP="00C67506">
                            <w:r>
                              <w:t xml:space="preserve">Style Color: </w:t>
                            </w:r>
                            <w:r w:rsidR="00465B57">
                              <w:t>TFP</w:t>
                            </w:r>
                          </w:p>
                          <w:p w14:paraId="75B23138" w14:textId="356053CA" w:rsidR="00C67506" w:rsidRPr="003503AC" w:rsidRDefault="00C67506" w:rsidP="00C67506">
                            <w:r>
                              <w:t xml:space="preserve">RM Color: </w:t>
                            </w:r>
                            <w:r w:rsidR="00465B57">
                              <w:t>CBK</w:t>
                            </w:r>
                          </w:p>
                          <w:p w14:paraId="2271A7EE" w14:textId="77777777" w:rsidR="00303DCD" w:rsidRDefault="00303DCD" w:rsidP="00303DCD"/>
                        </w:txbxContent>
                      </v:textbox>
                    </v:shape>
                  </w:pict>
                </mc:Fallback>
              </mc:AlternateContent>
            </w:r>
            <w:r w:rsidR="00C67506" w:rsidRPr="00020EB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34368" behindDoc="0" locked="0" layoutInCell="1" allowOverlap="1" wp14:anchorId="6C346D50" wp14:editId="6D80E16D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5735320</wp:posOffset>
                  </wp:positionV>
                  <wp:extent cx="2359025" cy="1417320"/>
                  <wp:effectExtent l="0" t="0" r="3175" b="0"/>
                  <wp:wrapSquare wrapText="bothSides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70" t="21053" r="5827" b="13909"/>
                          <a:stretch/>
                        </pic:blipFill>
                        <pic:spPr bwMode="auto">
                          <a:xfrm>
                            <a:off x="0" y="0"/>
                            <a:ext cx="2359025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67506" w:rsidRPr="00020EBE">
              <w:rPr>
                <w:noProof/>
              </w:rPr>
              <w:drawing>
                <wp:anchor distT="0" distB="0" distL="114300" distR="114300" simplePos="0" relativeHeight="251833344" behindDoc="0" locked="0" layoutInCell="1" allowOverlap="1" wp14:anchorId="176145DB" wp14:editId="7AF67732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4028440</wp:posOffset>
                  </wp:positionV>
                  <wp:extent cx="2308860" cy="1257300"/>
                  <wp:effectExtent l="0" t="0" r="0" b="0"/>
                  <wp:wrapSquare wrapText="bothSides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52" t="27619" r="11905" b="20000"/>
                          <a:stretch/>
                        </pic:blipFill>
                        <pic:spPr bwMode="auto">
                          <a:xfrm rot="10800000">
                            <a:off x="0" y="0"/>
                            <a:ext cx="230886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6750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6D58A1A0" wp14:editId="6D09EF3D">
                      <wp:simplePos x="0" y="0"/>
                      <wp:positionH relativeFrom="column">
                        <wp:posOffset>1566545</wp:posOffset>
                      </wp:positionH>
                      <wp:positionV relativeFrom="paragraph">
                        <wp:posOffset>521970</wp:posOffset>
                      </wp:positionV>
                      <wp:extent cx="1367790" cy="220980"/>
                      <wp:effectExtent l="38100" t="0" r="22860" b="83820"/>
                      <wp:wrapSquare wrapText="bothSides"/>
                      <wp:docPr id="40" name="Straight Arrow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67790" cy="2209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FA8712" id="Straight Arrow Connector 40" o:spid="_x0000_s1026" type="#_x0000_t32" style="position:absolute;margin-left:123.35pt;margin-top:41.1pt;width:107.7pt;height:17.4pt;flip:x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C6750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43071003" wp14:editId="2F850DC1">
                      <wp:simplePos x="0" y="0"/>
                      <wp:positionH relativeFrom="column">
                        <wp:posOffset>1482725</wp:posOffset>
                      </wp:positionH>
                      <wp:positionV relativeFrom="paragraph">
                        <wp:posOffset>228600</wp:posOffset>
                      </wp:positionV>
                      <wp:extent cx="1440180" cy="259080"/>
                      <wp:effectExtent l="19050" t="57150" r="26670" b="26670"/>
                      <wp:wrapSquare wrapText="bothSides"/>
                      <wp:docPr id="35" name="Straight Arrow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40180" cy="2590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1CA0EF" id="Straight Arrow Connector 35" o:spid="_x0000_s1026" type="#_x0000_t32" style="position:absolute;margin-left:116.75pt;margin-top:18pt;width:113.4pt;height:20.4pt;flip:x y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C6750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081BBF48" wp14:editId="20C6624E">
                      <wp:simplePos x="0" y="0"/>
                      <wp:positionH relativeFrom="column">
                        <wp:posOffset>1966595</wp:posOffset>
                      </wp:positionH>
                      <wp:positionV relativeFrom="paragraph">
                        <wp:posOffset>2107565</wp:posOffset>
                      </wp:positionV>
                      <wp:extent cx="2503170" cy="45085"/>
                      <wp:effectExtent l="19050" t="76200" r="11430" b="50165"/>
                      <wp:wrapSquare wrapText="bothSides"/>
                      <wp:docPr id="55" name="Straight Arrow Connector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503170" cy="45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6B13ED" id="Straight Arrow Connector 55" o:spid="_x0000_s1026" type="#_x0000_t32" style="position:absolute;margin-left:154.85pt;margin-top:165.95pt;width:197.1pt;height:3.55pt;flip:x 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C6750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75CF9139" wp14:editId="5DA13111">
                      <wp:simplePos x="0" y="0"/>
                      <wp:positionH relativeFrom="column">
                        <wp:posOffset>149225</wp:posOffset>
                      </wp:positionH>
                      <wp:positionV relativeFrom="paragraph">
                        <wp:posOffset>2672080</wp:posOffset>
                      </wp:positionV>
                      <wp:extent cx="2811780" cy="72390"/>
                      <wp:effectExtent l="19050" t="76200" r="26670" b="22860"/>
                      <wp:wrapSquare wrapText="bothSides"/>
                      <wp:docPr id="58" name="Straight Arrow Connector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811780" cy="723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ADF3A0" id="Straight Arrow Connector 58" o:spid="_x0000_s1026" type="#_x0000_t32" style="position:absolute;margin-left:11.75pt;margin-top:210.4pt;width:221.4pt;height:5.7pt;flip:x y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C6750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6B181230" wp14:editId="4AA9000B">
                      <wp:simplePos x="0" y="0"/>
                      <wp:positionH relativeFrom="column">
                        <wp:posOffset>133985</wp:posOffset>
                      </wp:positionH>
                      <wp:positionV relativeFrom="paragraph">
                        <wp:posOffset>2740660</wp:posOffset>
                      </wp:positionV>
                      <wp:extent cx="2868930" cy="594360"/>
                      <wp:effectExtent l="38100" t="0" r="26670" b="72390"/>
                      <wp:wrapSquare wrapText="bothSides"/>
                      <wp:docPr id="59" name="Straight Arrow Connector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68930" cy="5943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607308" id="Straight Arrow Connector 59" o:spid="_x0000_s1026" type="#_x0000_t32" style="position:absolute;margin-left:10.55pt;margin-top:215.8pt;width:225.9pt;height:46.8pt;flip:x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C6750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 wp14:anchorId="0E035E6A" wp14:editId="15292460">
                      <wp:simplePos x="0" y="0"/>
                      <wp:positionH relativeFrom="column">
                        <wp:posOffset>743585</wp:posOffset>
                      </wp:positionH>
                      <wp:positionV relativeFrom="paragraph">
                        <wp:posOffset>2169160</wp:posOffset>
                      </wp:positionV>
                      <wp:extent cx="3695700" cy="45085"/>
                      <wp:effectExtent l="38100" t="38100" r="19050" b="88265"/>
                      <wp:wrapSquare wrapText="bothSides"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695700" cy="45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3D5365" id="Straight Arrow Connector 54" o:spid="_x0000_s1026" type="#_x0000_t32" style="position:absolute;margin-left:58.55pt;margin-top:170.8pt;width:291pt;height:3.55pt;flip:x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C67506" w:rsidRPr="006252E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90688" behindDoc="1" locked="0" layoutInCell="1" allowOverlap="1" wp14:anchorId="3908ECCA" wp14:editId="699DA513">
                  <wp:simplePos x="0" y="0"/>
                  <wp:positionH relativeFrom="column">
                    <wp:posOffset>-94615</wp:posOffset>
                  </wp:positionH>
                  <wp:positionV relativeFrom="paragraph">
                    <wp:posOffset>2032000</wp:posOffset>
                  </wp:positionV>
                  <wp:extent cx="2935428" cy="1607820"/>
                  <wp:effectExtent l="0" t="0" r="0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835" r="2309" b="10828"/>
                          <a:stretch/>
                        </pic:blipFill>
                        <pic:spPr bwMode="auto">
                          <a:xfrm>
                            <a:off x="0" y="0"/>
                            <a:ext cx="2935428" cy="160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144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7226EF33" wp14:editId="18B2C80C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2477770</wp:posOffset>
                      </wp:positionV>
                      <wp:extent cx="411480" cy="266700"/>
                      <wp:effectExtent l="38100" t="38100" r="26670" b="19050"/>
                      <wp:wrapSquare wrapText="bothSides"/>
                      <wp:docPr id="61" name="Straight Arrow Connector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11480" cy="2667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1E8DC3" id="Straight Arrow Connector 61" o:spid="_x0000_s1026" type="#_x0000_t32" style="position:absolute;margin-left:203.15pt;margin-top:195.1pt;width:32.4pt;height:21pt;flip:x y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 w:rsidR="000144C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4EC1BD01" wp14:editId="37D60EBF">
                      <wp:simplePos x="0" y="0"/>
                      <wp:positionH relativeFrom="column">
                        <wp:posOffset>2549525</wp:posOffset>
                      </wp:positionH>
                      <wp:positionV relativeFrom="paragraph">
                        <wp:posOffset>2744470</wp:posOffset>
                      </wp:positionV>
                      <wp:extent cx="434340" cy="468630"/>
                      <wp:effectExtent l="38100" t="0" r="22860" b="64770"/>
                      <wp:wrapSquare wrapText="bothSides"/>
                      <wp:docPr id="60" name="Straight Arrow Connector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34340" cy="4686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77E420" id="Straight Arrow Connector 60" o:spid="_x0000_s1026" type="#_x0000_t32" style="position:absolute;margin-left:200.75pt;margin-top:216.1pt;width:34.2pt;height:36.9pt;flip:x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</w:tc>
      </w:tr>
    </w:tbl>
    <w:p w14:paraId="27FD0E76" w14:textId="018DF3DA" w:rsidR="00C16F57" w:rsidRDefault="00C16F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X="80" w:tblpY="-2"/>
        <w:tblW w:w="4830" w:type="pct"/>
        <w:tblLook w:val="04A0" w:firstRow="1" w:lastRow="0" w:firstColumn="1" w:lastColumn="0" w:noHBand="0" w:noVBand="1"/>
        <w:tblDescription w:val="Bill To/Ship To"/>
      </w:tblPr>
      <w:tblGrid>
        <w:gridCol w:w="9032"/>
      </w:tblGrid>
      <w:tr w:rsidR="00C16F57" w:rsidRPr="00DE4BCC" w14:paraId="1F3251DC" w14:textId="77777777" w:rsidTr="000053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9"/>
        </w:trPr>
        <w:tc>
          <w:tcPr>
            <w:tcW w:w="5000" w:type="pct"/>
          </w:tcPr>
          <w:p w14:paraId="1FEE9762" w14:textId="058FFA5D" w:rsidR="00C16F57" w:rsidRPr="00DE4BCC" w:rsidRDefault="00C16F57" w:rsidP="00821B62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821B62" w:rsidRPr="00DE4BCC" w14:paraId="58642B32" w14:textId="77777777" w:rsidTr="0000535D">
        <w:trPr>
          <w:trHeight w:val="3230"/>
        </w:trPr>
        <w:tc>
          <w:tcPr>
            <w:tcW w:w="5000" w:type="pct"/>
          </w:tcPr>
          <w:p w14:paraId="402B8322" w14:textId="362F9F4A" w:rsidR="005B7826" w:rsidRPr="005B7826" w:rsidRDefault="00C67506" w:rsidP="005B782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C67506">
              <w:rPr>
                <w:noProof/>
              </w:rPr>
              <w:drawing>
                <wp:anchor distT="0" distB="0" distL="114300" distR="114300" simplePos="0" relativeHeight="251894784" behindDoc="1" locked="0" layoutInCell="1" allowOverlap="1" wp14:anchorId="5BFE9B98" wp14:editId="0281260E">
                  <wp:simplePos x="0" y="0"/>
                  <wp:positionH relativeFrom="column">
                    <wp:posOffset>518478</wp:posOffset>
                  </wp:positionH>
                  <wp:positionV relativeFrom="paragraph">
                    <wp:posOffset>-308291</wp:posOffset>
                  </wp:positionV>
                  <wp:extent cx="1720215" cy="2703830"/>
                  <wp:effectExtent l="3493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41" t="3570" r="6521" b="3831"/>
                          <a:stretch/>
                        </pic:blipFill>
                        <pic:spPr bwMode="auto">
                          <a:xfrm rot="16200000">
                            <a:off x="0" y="0"/>
                            <a:ext cx="1720215" cy="270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613B86C0" w14:textId="39A80E74" w:rsidR="008C6FA7" w:rsidRPr="008C6FA7" w:rsidRDefault="008C6FA7" w:rsidP="008C6F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37F48B63" w14:textId="4D0D4CCE" w:rsidR="007D0FF4" w:rsidRPr="007D0FF4" w:rsidRDefault="008C6FA7" w:rsidP="007D0FF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682EFFDB" wp14:editId="07E117B2">
                      <wp:simplePos x="0" y="0"/>
                      <wp:positionH relativeFrom="column">
                        <wp:posOffset>556260</wp:posOffset>
                      </wp:positionH>
                      <wp:positionV relativeFrom="paragraph">
                        <wp:posOffset>294640</wp:posOffset>
                      </wp:positionV>
                      <wp:extent cx="2567940" cy="167640"/>
                      <wp:effectExtent l="38100" t="0" r="22860" b="99060"/>
                      <wp:wrapSquare wrapText="bothSides"/>
                      <wp:docPr id="46" name="Straight Arrow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67940" cy="1676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490011" id="Straight Arrow Connector 46" o:spid="_x0000_s1026" type="#_x0000_t32" style="position:absolute;margin-left:43.8pt;margin-top:23.2pt;width:202.2pt;height:13.2pt;flip:x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38FA386B" wp14:editId="145AB2FC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103505</wp:posOffset>
                      </wp:positionV>
                      <wp:extent cx="1809750" cy="400050"/>
                      <wp:effectExtent l="0" t="0" r="19050" b="19050"/>
                      <wp:wrapNone/>
                      <wp:docPr id="71" name="Text Box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975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18FA8FE" w14:textId="3C6E187C" w:rsidR="000C4AD5" w:rsidRDefault="000C4AD5" w:rsidP="000C4AD5">
                                  <w:r>
                                    <w:t xml:space="preserve">Attaching on </w:t>
                                  </w:r>
                                  <w:r w:rsidR="007D0FF4">
                                    <w:t>back panel</w:t>
                                  </w:r>
                                  <w:r w:rsidR="005B7826">
                                    <w:t xml:space="preserve"> left side</w:t>
                                  </w:r>
                                  <w:r>
                                    <w:t xml:space="preserve"> as a </w:t>
                                  </w:r>
                                  <w:r w:rsidR="005B7826">
                                    <w:t>loop</w:t>
                                  </w:r>
                                  <w:r>
                                    <w:t xml:space="preserve">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FA386B" id="Text Box 71" o:spid="_x0000_s1035" type="#_x0000_t202" style="position:absolute;margin-left:246.6pt;margin-top:8.15pt;width:142.5pt;height:31.5pt;z-index:251762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" fillcolor="white [3201]" strokeweight=".5pt">
                      <v:textbox>
                        <w:txbxContent>
                          <w:p w14:paraId="118FA8FE" w14:textId="3C6E187C" w:rsidR="000C4AD5" w:rsidRDefault="000C4AD5" w:rsidP="000C4AD5">
                            <w:r>
                              <w:t xml:space="preserve">Attaching on </w:t>
                            </w:r>
                            <w:r w:rsidR="007D0FF4">
                              <w:t>back panel</w:t>
                            </w:r>
                            <w:r w:rsidR="005B7826">
                              <w:t xml:space="preserve"> left side</w:t>
                            </w:r>
                            <w:r>
                              <w:t xml:space="preserve"> as a </w:t>
                            </w:r>
                            <w:r w:rsidR="005B7826">
                              <w:t>loop</w:t>
                            </w:r>
                            <w:r>
                              <w:t xml:space="preserve">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C56D8BA" w14:textId="0A3242B9" w:rsidR="000C4AD5" w:rsidRPr="000C4AD5" w:rsidRDefault="000C4AD5" w:rsidP="000C4A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88588A5" w14:textId="59990BDE" w:rsidR="000C4AD5" w:rsidRPr="000C4AD5" w:rsidRDefault="000C4AD5" w:rsidP="000C4A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A65A47C" w14:textId="6856407E" w:rsidR="00821B62" w:rsidRPr="00711EBF" w:rsidRDefault="00821B62" w:rsidP="00821B62">
            <w:pPr>
              <w:rPr>
                <w:color w:val="auto"/>
                <w:sz w:val="20"/>
                <w:szCs w:val="22"/>
              </w:rPr>
            </w:pPr>
          </w:p>
        </w:tc>
      </w:tr>
    </w:tbl>
    <w:p w14:paraId="7404C1C8" w14:textId="77777777" w:rsidR="00821B62" w:rsidRPr="00821B62" w:rsidRDefault="00821B62" w:rsidP="00821B62"/>
    <w:tbl>
      <w:tblPr>
        <w:tblStyle w:val="InvoiceTable"/>
        <w:tblpPr w:leftFromText="180" w:rightFromText="180" w:vertAnchor="text" w:horzAnchor="margin" w:tblpY="80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AD590D" w:rsidRPr="00DE4BCC" w14:paraId="769D8889" w14:textId="77777777" w:rsidTr="00AD59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6188B1D" w14:textId="77777777" w:rsidR="00AD590D" w:rsidRPr="00DE4BCC" w:rsidRDefault="00AD590D" w:rsidP="00AD590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AD590D" w:rsidRPr="00DE4BCC" w14:paraId="0680D3D8" w14:textId="77777777" w:rsidTr="000A40E8">
        <w:trPr>
          <w:trHeight w:val="6353"/>
        </w:trPr>
        <w:tc>
          <w:tcPr>
            <w:tcW w:w="5000" w:type="pct"/>
          </w:tcPr>
          <w:p w14:paraId="2C573534" w14:textId="6C9E5AD4" w:rsidR="005D7C61" w:rsidRDefault="000A40E8" w:rsidP="005D7C61">
            <w:pPr>
              <w:pStyle w:val="NormalWeb"/>
              <w:rPr>
                <w:sz w:val="20"/>
                <w:szCs w:val="22"/>
              </w:rPr>
            </w:pPr>
            <w:r w:rsidRPr="000A40E8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1898880" behindDoc="1" locked="0" layoutInCell="1" allowOverlap="1" wp14:anchorId="195C4356" wp14:editId="2D18E931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268605</wp:posOffset>
                  </wp:positionV>
                  <wp:extent cx="3027646" cy="1089660"/>
                  <wp:effectExtent l="0" t="0" r="1905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262" cy="1090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D590D">
              <w:rPr>
                <w:sz w:val="20"/>
                <w:szCs w:val="22"/>
              </w:rPr>
              <w:t>LABEL ARTWORK</w:t>
            </w:r>
          </w:p>
          <w:p w14:paraId="7DDB2A98" w14:textId="4E8E27E7" w:rsidR="002F78B6" w:rsidRPr="005D7C61" w:rsidRDefault="002F78B6" w:rsidP="005D7C61">
            <w:pPr>
              <w:pStyle w:val="NormalWeb"/>
            </w:pPr>
          </w:p>
          <w:p w14:paraId="05910725" w14:textId="510A6C07" w:rsidR="002F78B6" w:rsidRPr="002F78B6" w:rsidRDefault="002F78B6" w:rsidP="002F78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7B843615" w14:textId="2D75BD44" w:rsidR="00012F90" w:rsidRDefault="00012F90" w:rsidP="00012F90">
            <w:pPr>
              <w:rPr>
                <w:sz w:val="20"/>
                <w:szCs w:val="22"/>
              </w:rPr>
            </w:pPr>
          </w:p>
          <w:p w14:paraId="35379F82" w14:textId="2605FB80" w:rsidR="005D7C61" w:rsidRDefault="005D7C61" w:rsidP="005D7C61">
            <w:pPr>
              <w:rPr>
                <w:sz w:val="20"/>
                <w:szCs w:val="22"/>
              </w:rPr>
            </w:pPr>
          </w:p>
          <w:p w14:paraId="1E04DFC1" w14:textId="482B08C8" w:rsidR="005D7C61" w:rsidRDefault="005D7C61" w:rsidP="005D7C61">
            <w:pPr>
              <w:jc w:val="center"/>
              <w:rPr>
                <w:sz w:val="20"/>
                <w:szCs w:val="22"/>
              </w:rPr>
            </w:pPr>
          </w:p>
          <w:p w14:paraId="340CF89D" w14:textId="38D75D45" w:rsidR="002E03E4" w:rsidRPr="002E03E4" w:rsidRDefault="000A40E8" w:rsidP="002E03E4">
            <w:pPr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Sticker artwork</w:t>
            </w:r>
          </w:p>
          <w:p w14:paraId="3CC5DC04" w14:textId="645B8F10" w:rsidR="000A40E8" w:rsidRPr="000A40E8" w:rsidRDefault="000A40E8" w:rsidP="000A40E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0A40E8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899904" behindDoc="1" locked="0" layoutInCell="1" allowOverlap="1" wp14:anchorId="045B472A" wp14:editId="49FF7B8E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102235</wp:posOffset>
                  </wp:positionV>
                  <wp:extent cx="3284220" cy="1647724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220" cy="1647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3BB9FC6" w14:textId="39908761" w:rsidR="002E03E4" w:rsidRPr="002E03E4" w:rsidRDefault="002E03E4" w:rsidP="002E03E4">
            <w:pPr>
              <w:rPr>
                <w:sz w:val="20"/>
                <w:szCs w:val="22"/>
              </w:rPr>
            </w:pPr>
          </w:p>
          <w:p w14:paraId="2FED5E22" w14:textId="792F9BC8" w:rsidR="002E03E4" w:rsidRDefault="002E03E4" w:rsidP="002E03E4">
            <w:pPr>
              <w:rPr>
                <w:sz w:val="20"/>
                <w:szCs w:val="22"/>
              </w:rPr>
            </w:pPr>
          </w:p>
          <w:p w14:paraId="4EA1E76F" w14:textId="039A7EDF" w:rsidR="002E03E4" w:rsidRDefault="002E03E4" w:rsidP="002E03E4">
            <w:pPr>
              <w:rPr>
                <w:sz w:val="20"/>
                <w:szCs w:val="22"/>
              </w:rPr>
            </w:pPr>
          </w:p>
          <w:p w14:paraId="565142E9" w14:textId="07302105" w:rsidR="002E03E4" w:rsidRPr="002E03E4" w:rsidRDefault="002E03E4" w:rsidP="002E03E4">
            <w:pPr>
              <w:jc w:val="center"/>
              <w:rPr>
                <w:sz w:val="20"/>
                <w:szCs w:val="22"/>
              </w:rPr>
            </w:pPr>
          </w:p>
        </w:tc>
      </w:tr>
    </w:tbl>
    <w:p w14:paraId="40C666BC" w14:textId="5BE892E7" w:rsidR="00C16F57" w:rsidRDefault="00C16F57">
      <w:pPr>
        <w:rPr>
          <w:color w:val="auto"/>
        </w:rPr>
      </w:pPr>
    </w:p>
    <w:sectPr w:rsidR="00C16F57" w:rsidSect="007E3D23">
      <w:footerReference w:type="default" r:id="rId20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743E04" w14:textId="77777777" w:rsidR="004D7A28" w:rsidRDefault="004D7A28">
      <w:pPr>
        <w:spacing w:after="0"/>
      </w:pPr>
      <w:r>
        <w:separator/>
      </w:r>
    </w:p>
  </w:endnote>
  <w:endnote w:type="continuationSeparator" w:id="0">
    <w:p w14:paraId="3ECBC24C" w14:textId="77777777" w:rsidR="004D7A28" w:rsidRDefault="004D7A2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A76CE6" w14:textId="77777777" w:rsidR="004D7A28" w:rsidRDefault="004D7A28">
      <w:pPr>
        <w:spacing w:after="0"/>
      </w:pPr>
      <w:r>
        <w:separator/>
      </w:r>
    </w:p>
  </w:footnote>
  <w:footnote w:type="continuationSeparator" w:id="0">
    <w:p w14:paraId="1C43473B" w14:textId="77777777" w:rsidR="004D7A28" w:rsidRDefault="004D7A2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535D"/>
    <w:rsid w:val="00012F90"/>
    <w:rsid w:val="000144C0"/>
    <w:rsid w:val="00020EBE"/>
    <w:rsid w:val="00044B7C"/>
    <w:rsid w:val="00047818"/>
    <w:rsid w:val="00051B06"/>
    <w:rsid w:val="000677DA"/>
    <w:rsid w:val="000A13CF"/>
    <w:rsid w:val="000A40E8"/>
    <w:rsid w:val="000B1457"/>
    <w:rsid w:val="000C4AD5"/>
    <w:rsid w:val="000D37AE"/>
    <w:rsid w:val="000E45E2"/>
    <w:rsid w:val="000E5146"/>
    <w:rsid w:val="00120286"/>
    <w:rsid w:val="00136E3C"/>
    <w:rsid w:val="00145044"/>
    <w:rsid w:val="00147208"/>
    <w:rsid w:val="00155384"/>
    <w:rsid w:val="0018603C"/>
    <w:rsid w:val="001D0C6A"/>
    <w:rsid w:val="001E5C8E"/>
    <w:rsid w:val="00223B8D"/>
    <w:rsid w:val="00255734"/>
    <w:rsid w:val="00273D61"/>
    <w:rsid w:val="002750DA"/>
    <w:rsid w:val="0028638D"/>
    <w:rsid w:val="002A2DA1"/>
    <w:rsid w:val="002A4407"/>
    <w:rsid w:val="002C1327"/>
    <w:rsid w:val="002C6EAE"/>
    <w:rsid w:val="002E03E4"/>
    <w:rsid w:val="002F78B6"/>
    <w:rsid w:val="00303DCD"/>
    <w:rsid w:val="0032329C"/>
    <w:rsid w:val="003340D9"/>
    <w:rsid w:val="003366D8"/>
    <w:rsid w:val="0035517A"/>
    <w:rsid w:val="00371D00"/>
    <w:rsid w:val="003B35B1"/>
    <w:rsid w:val="003C192B"/>
    <w:rsid w:val="003C2460"/>
    <w:rsid w:val="003C256A"/>
    <w:rsid w:val="003D0F47"/>
    <w:rsid w:val="003E2F5B"/>
    <w:rsid w:val="004342C2"/>
    <w:rsid w:val="00437F9D"/>
    <w:rsid w:val="00451E2E"/>
    <w:rsid w:val="00465B57"/>
    <w:rsid w:val="004A7424"/>
    <w:rsid w:val="004C306F"/>
    <w:rsid w:val="004C30E4"/>
    <w:rsid w:val="004C31C0"/>
    <w:rsid w:val="004C34EC"/>
    <w:rsid w:val="004C726C"/>
    <w:rsid w:val="004D0253"/>
    <w:rsid w:val="004D7A28"/>
    <w:rsid w:val="004E0B40"/>
    <w:rsid w:val="004E3664"/>
    <w:rsid w:val="005076EA"/>
    <w:rsid w:val="00553DF6"/>
    <w:rsid w:val="00575A98"/>
    <w:rsid w:val="00591137"/>
    <w:rsid w:val="005A487C"/>
    <w:rsid w:val="005B3042"/>
    <w:rsid w:val="005B7826"/>
    <w:rsid w:val="005C2CF2"/>
    <w:rsid w:val="005D0832"/>
    <w:rsid w:val="005D7C61"/>
    <w:rsid w:val="005E4A3B"/>
    <w:rsid w:val="0061010E"/>
    <w:rsid w:val="006252E6"/>
    <w:rsid w:val="006433F3"/>
    <w:rsid w:val="00650B59"/>
    <w:rsid w:val="0065347E"/>
    <w:rsid w:val="00662862"/>
    <w:rsid w:val="00664C5D"/>
    <w:rsid w:val="00666AC2"/>
    <w:rsid w:val="006D6A3A"/>
    <w:rsid w:val="006F24EC"/>
    <w:rsid w:val="00711EBF"/>
    <w:rsid w:val="00721B6D"/>
    <w:rsid w:val="007265C0"/>
    <w:rsid w:val="00735CF9"/>
    <w:rsid w:val="00747199"/>
    <w:rsid w:val="00747E46"/>
    <w:rsid w:val="00797D0E"/>
    <w:rsid w:val="007A209A"/>
    <w:rsid w:val="007B0C03"/>
    <w:rsid w:val="007B56EE"/>
    <w:rsid w:val="007C1E31"/>
    <w:rsid w:val="007D0FF4"/>
    <w:rsid w:val="007E1496"/>
    <w:rsid w:val="007E3D23"/>
    <w:rsid w:val="00821B62"/>
    <w:rsid w:val="008675B2"/>
    <w:rsid w:val="00894FA0"/>
    <w:rsid w:val="008C6FA7"/>
    <w:rsid w:val="009303CA"/>
    <w:rsid w:val="00973258"/>
    <w:rsid w:val="00985466"/>
    <w:rsid w:val="00994A93"/>
    <w:rsid w:val="009A2DAF"/>
    <w:rsid w:val="009B4E21"/>
    <w:rsid w:val="009D21B9"/>
    <w:rsid w:val="009F0E8D"/>
    <w:rsid w:val="00A20381"/>
    <w:rsid w:val="00A23A03"/>
    <w:rsid w:val="00A30D87"/>
    <w:rsid w:val="00A33C84"/>
    <w:rsid w:val="00A42DBF"/>
    <w:rsid w:val="00A56B70"/>
    <w:rsid w:val="00A66A35"/>
    <w:rsid w:val="00A75B2D"/>
    <w:rsid w:val="00A835B2"/>
    <w:rsid w:val="00AC250E"/>
    <w:rsid w:val="00AD590D"/>
    <w:rsid w:val="00AF3C61"/>
    <w:rsid w:val="00B11297"/>
    <w:rsid w:val="00B445DD"/>
    <w:rsid w:val="00B8674E"/>
    <w:rsid w:val="00B8707A"/>
    <w:rsid w:val="00BA4210"/>
    <w:rsid w:val="00BA73F7"/>
    <w:rsid w:val="00BB351C"/>
    <w:rsid w:val="00BC0BCF"/>
    <w:rsid w:val="00BC1AF9"/>
    <w:rsid w:val="00C066BC"/>
    <w:rsid w:val="00C16F57"/>
    <w:rsid w:val="00C61B6F"/>
    <w:rsid w:val="00C67506"/>
    <w:rsid w:val="00C7576A"/>
    <w:rsid w:val="00CA528F"/>
    <w:rsid w:val="00CF00C0"/>
    <w:rsid w:val="00CF4FEE"/>
    <w:rsid w:val="00D047C3"/>
    <w:rsid w:val="00D3176E"/>
    <w:rsid w:val="00D336B6"/>
    <w:rsid w:val="00D44742"/>
    <w:rsid w:val="00D776E0"/>
    <w:rsid w:val="00DB414C"/>
    <w:rsid w:val="00DC2E1D"/>
    <w:rsid w:val="00DE4BCC"/>
    <w:rsid w:val="00DF38F3"/>
    <w:rsid w:val="00E34508"/>
    <w:rsid w:val="00E40E81"/>
    <w:rsid w:val="00E47CED"/>
    <w:rsid w:val="00E540C0"/>
    <w:rsid w:val="00E91C1C"/>
    <w:rsid w:val="00E93967"/>
    <w:rsid w:val="00EB7B91"/>
    <w:rsid w:val="00EC52D1"/>
    <w:rsid w:val="00ED10FD"/>
    <w:rsid w:val="00ED52F9"/>
    <w:rsid w:val="00F07EAE"/>
    <w:rsid w:val="00F245C1"/>
    <w:rsid w:val="00F33D62"/>
    <w:rsid w:val="00F33DF5"/>
    <w:rsid w:val="00F37692"/>
    <w:rsid w:val="00F51E42"/>
    <w:rsid w:val="00F529E0"/>
    <w:rsid w:val="00F54306"/>
    <w:rsid w:val="00F769F1"/>
    <w:rsid w:val="00F900BE"/>
    <w:rsid w:val="00FA4FCB"/>
    <w:rsid w:val="00FA5EFB"/>
    <w:rsid w:val="00FC1331"/>
    <w:rsid w:val="00FC13FD"/>
    <w:rsid w:val="00FE6166"/>
    <w:rsid w:val="00FF47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0BCF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unhideWhenUsed/>
    <w:rsid w:val="004D0253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80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42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3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2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50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9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0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9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63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20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4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1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3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33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0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9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5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8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74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glossaryDocument" Target="glossary/document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1F4C93"/>
    <w:rsid w:val="00237945"/>
    <w:rsid w:val="0024244D"/>
    <w:rsid w:val="002469A9"/>
    <w:rsid w:val="0034771E"/>
    <w:rsid w:val="0036675B"/>
    <w:rsid w:val="003E048A"/>
    <w:rsid w:val="00443A50"/>
    <w:rsid w:val="00476E9E"/>
    <w:rsid w:val="004F05F6"/>
    <w:rsid w:val="00517E07"/>
    <w:rsid w:val="00623A13"/>
    <w:rsid w:val="00705CBE"/>
    <w:rsid w:val="00712F22"/>
    <w:rsid w:val="007B3EE0"/>
    <w:rsid w:val="00875C2A"/>
    <w:rsid w:val="008D55CE"/>
    <w:rsid w:val="00941168"/>
    <w:rsid w:val="009F502E"/>
    <w:rsid w:val="00AF3AC3"/>
    <w:rsid w:val="00C61CDB"/>
    <w:rsid w:val="00C95BB3"/>
    <w:rsid w:val="00CB3A63"/>
    <w:rsid w:val="00CB6455"/>
    <w:rsid w:val="00D20B2D"/>
    <w:rsid w:val="00D47C45"/>
    <w:rsid w:val="00D57713"/>
    <w:rsid w:val="00D657F2"/>
    <w:rsid w:val="00E21A2F"/>
    <w:rsid w:val="00E622A1"/>
    <w:rsid w:val="00F5786D"/>
    <w:rsid w:val="00FD6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2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3</Pages>
  <Words>49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2025-06-29T16:24:00Z</dcterms:created>
  <dcterms:modified xsi:type="dcterms:W3CDTF">2025-06-29T16:24:00Z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